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770" w:rsidRPr="0092336A" w:rsidRDefault="00D82770" w:rsidP="002C4850"/>
    <w:p w:rsidR="00D82770" w:rsidRDefault="00D82770" w:rsidP="002C4850">
      <w:pPr>
        <w:framePr w:hSpace="141" w:wrap="around" w:vAnchor="text" w:hAnchor="page" w:x="5841" w:y="1"/>
        <w:rPr>
          <w:noProof/>
        </w:rPr>
      </w:pPr>
      <w:r w:rsidRPr="00D53CF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D82770" w:rsidRDefault="00D82770" w:rsidP="002C4850">
      <w:pPr>
        <w:pStyle w:val="Heading1"/>
        <w:rPr>
          <w:b/>
        </w:rPr>
      </w:pPr>
    </w:p>
    <w:p w:rsidR="00D82770" w:rsidRDefault="00D82770" w:rsidP="002C4850">
      <w:pPr>
        <w:pStyle w:val="Heading1"/>
        <w:jc w:val="left"/>
        <w:rPr>
          <w:b/>
          <w:lang w:val="ru-RU"/>
        </w:rPr>
      </w:pPr>
    </w:p>
    <w:p w:rsidR="00D82770" w:rsidRDefault="00D82770" w:rsidP="002C4850">
      <w:pPr>
        <w:pStyle w:val="Heading1"/>
        <w:jc w:val="left"/>
        <w:rPr>
          <w:b/>
          <w:lang w:val="ru-RU"/>
        </w:rPr>
      </w:pPr>
    </w:p>
    <w:p w:rsidR="00D82770" w:rsidRDefault="00D82770" w:rsidP="002C4850">
      <w:pPr>
        <w:pStyle w:val="Heading1"/>
        <w:jc w:val="left"/>
        <w:rPr>
          <w:b/>
          <w:lang w:val="ru-RU"/>
        </w:rPr>
      </w:pPr>
    </w:p>
    <w:p w:rsidR="00D82770" w:rsidRDefault="00D82770" w:rsidP="002C4850">
      <w:pPr>
        <w:pStyle w:val="Heading1"/>
        <w:rPr>
          <w:b/>
        </w:rPr>
      </w:pPr>
      <w:r>
        <w:rPr>
          <w:b/>
        </w:rPr>
        <w:t>ОДЕСЬКА ОБЛАСТЬ</w:t>
      </w:r>
    </w:p>
    <w:p w:rsidR="00D82770" w:rsidRDefault="00D82770" w:rsidP="002C4850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D82770" w:rsidRPr="00541AF3" w:rsidRDefault="00D82770" w:rsidP="002C4850">
      <w:pPr>
        <w:jc w:val="center"/>
        <w:rPr>
          <w:b/>
          <w:sz w:val="28"/>
        </w:rPr>
      </w:pPr>
    </w:p>
    <w:p w:rsidR="00D82770" w:rsidRDefault="00D82770" w:rsidP="002C4850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D82770" w:rsidRPr="001644A9" w:rsidRDefault="00D82770" w:rsidP="002C4850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D82770" w:rsidRDefault="00D82770" w:rsidP="002C4850">
      <w:pPr>
        <w:jc w:val="center"/>
        <w:rPr>
          <w:b/>
          <w:sz w:val="28"/>
          <w:lang w:val="uk-UA"/>
        </w:rPr>
      </w:pPr>
    </w:p>
    <w:p w:rsidR="00D82770" w:rsidRPr="00690794" w:rsidRDefault="00D82770" w:rsidP="002C4850">
      <w:pPr>
        <w:jc w:val="both"/>
        <w:rPr>
          <w:sz w:val="28"/>
          <w:lang w:val="uk-UA"/>
        </w:rPr>
      </w:pPr>
      <w:r>
        <w:rPr>
          <w:sz w:val="28"/>
          <w:lang w:val="uk-UA"/>
        </w:rPr>
        <w:t>28   грудня 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№318- 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82770" w:rsidRDefault="00D82770" w:rsidP="002C4850">
      <w:pPr>
        <w:jc w:val="center"/>
        <w:rPr>
          <w:b/>
          <w:sz w:val="28"/>
          <w:lang w:val="uk-UA"/>
        </w:rPr>
      </w:pPr>
    </w:p>
    <w:p w:rsidR="00D82770" w:rsidRPr="00760553" w:rsidRDefault="00D82770" w:rsidP="002C4850">
      <w:pPr>
        <w:jc w:val="center"/>
        <w:rPr>
          <w:b/>
          <w:sz w:val="28"/>
          <w:szCs w:val="28"/>
          <w:lang w:val="uk-UA"/>
        </w:rPr>
      </w:pPr>
      <w:r w:rsidRPr="00132437">
        <w:rPr>
          <w:b/>
          <w:sz w:val="28"/>
          <w:lang w:val="uk-UA"/>
        </w:rPr>
        <w:t>Про встано</w:t>
      </w:r>
      <w:r>
        <w:rPr>
          <w:b/>
          <w:sz w:val="28"/>
          <w:lang w:val="uk-UA"/>
        </w:rPr>
        <w:t xml:space="preserve">влення надбавки за вислугу років </w:t>
      </w:r>
      <w:r>
        <w:rPr>
          <w:b/>
          <w:sz w:val="28"/>
          <w:szCs w:val="28"/>
          <w:lang w:val="uk-UA"/>
        </w:rPr>
        <w:t>Наталії Терещенко</w:t>
      </w:r>
    </w:p>
    <w:p w:rsidR="00D82770" w:rsidRPr="007B7335" w:rsidRDefault="00D82770" w:rsidP="002C4850">
      <w:pPr>
        <w:jc w:val="center"/>
        <w:rPr>
          <w:b/>
          <w:sz w:val="28"/>
          <w:szCs w:val="28"/>
          <w:lang w:val="uk-UA"/>
        </w:rPr>
      </w:pPr>
    </w:p>
    <w:p w:rsidR="00D82770" w:rsidRPr="002B77CB" w:rsidRDefault="00D82770" w:rsidP="002C4850">
      <w:pPr>
        <w:spacing w:after="240" w:line="276" w:lineRule="auto"/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підставі пунктів 7, 13, 20 частини 4 статті 42 Закону України «Про місцеве самоврядування в Україні»,  </w:t>
      </w:r>
      <w:r w:rsidRPr="00FA4B8E">
        <w:rPr>
          <w:sz w:val="28"/>
          <w:lang w:val="uk-UA"/>
        </w:rPr>
        <w:t>статті 22 Закону України</w:t>
      </w:r>
      <w:r>
        <w:rPr>
          <w:sz w:val="28"/>
          <w:lang w:val="uk-UA"/>
        </w:rPr>
        <w:t xml:space="preserve"> «</w:t>
      </w:r>
      <w:r w:rsidRPr="00FA4B8E">
        <w:rPr>
          <w:sz w:val="28"/>
          <w:lang w:val="uk-UA"/>
        </w:rPr>
        <w:t>Про службу в органах місцевого</w:t>
      </w:r>
      <w:r>
        <w:rPr>
          <w:sz w:val="28"/>
          <w:lang w:val="uk-UA"/>
        </w:rPr>
        <w:t xml:space="preserve"> </w:t>
      </w:r>
      <w:r w:rsidRPr="00FA4B8E">
        <w:rPr>
          <w:sz w:val="28"/>
          <w:lang w:val="uk-UA"/>
        </w:rPr>
        <w:t>самоврядування</w:t>
      </w:r>
      <w:r>
        <w:rPr>
          <w:sz w:val="28"/>
          <w:lang w:val="uk-UA"/>
        </w:rPr>
        <w:t xml:space="preserve">»,  Постанови Кабінету Міністрів України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Арцизькоїміської ради від  24 грудня 2021 </w:t>
      </w:r>
      <w:bookmarkStart w:id="0" w:name="_GoBack"/>
      <w:bookmarkEnd w:id="0"/>
      <w:r>
        <w:rPr>
          <w:sz w:val="28"/>
          <w:lang w:val="uk-UA"/>
        </w:rPr>
        <w:t>року №1116-</w:t>
      </w:r>
      <w:r>
        <w:rPr>
          <w:sz w:val="28"/>
          <w:lang w:val="en-US"/>
        </w:rPr>
        <w:t>VIII</w:t>
      </w:r>
      <w:r>
        <w:rPr>
          <w:sz w:val="28"/>
          <w:lang w:val="uk-UA"/>
        </w:rPr>
        <w:t xml:space="preserve"> «Про умови оплати праці працівників апарату Арцизької міської ради та її виконавчих органів на 2022 рік»:</w:t>
      </w:r>
    </w:p>
    <w:p w:rsidR="00D82770" w:rsidRDefault="00D82770" w:rsidP="002C4850">
      <w:p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2C4850">
        <w:rPr>
          <w:sz w:val="28"/>
          <w:szCs w:val="28"/>
          <w:lang w:val="uk-UA"/>
        </w:rPr>
        <w:t xml:space="preserve">ВСТАНОВИТИ  </w:t>
      </w:r>
      <w:r>
        <w:rPr>
          <w:sz w:val="28"/>
          <w:szCs w:val="28"/>
          <w:lang w:val="uk-UA"/>
        </w:rPr>
        <w:t>ТЕРЕЩЕНКО Наталії Володимирівні</w:t>
      </w:r>
      <w:r w:rsidRPr="002C4850">
        <w:rPr>
          <w:sz w:val="28"/>
          <w:szCs w:val="28"/>
          <w:lang w:val="uk-UA"/>
        </w:rPr>
        <w:t xml:space="preserve">, головному спеціалісту  відділу бухгалтерського обліку, звітності та фінансово-господарського забезпечення Арцизької міської ради, з  01 січня  2022 року надбавку за вислугу років  в розмірі </w:t>
      </w:r>
      <w:r>
        <w:rPr>
          <w:sz w:val="28"/>
          <w:szCs w:val="28"/>
          <w:lang w:val="uk-UA"/>
        </w:rPr>
        <w:t>25</w:t>
      </w:r>
      <w:r w:rsidRPr="002C4850">
        <w:rPr>
          <w:sz w:val="28"/>
          <w:szCs w:val="28"/>
          <w:lang w:val="uk-UA"/>
        </w:rPr>
        <w:t xml:space="preserve"> відсотків до  посадового окладу з урахуванням надбавки за ранг посадової особи  місцевого самоврядування, так як стаж служби, який зараховується до стажу служби  в органах місцевого самоврядування, складає понад </w:t>
      </w:r>
      <w:r>
        <w:rPr>
          <w:sz w:val="28"/>
          <w:szCs w:val="28"/>
          <w:lang w:val="uk-UA"/>
        </w:rPr>
        <w:t>15</w:t>
      </w:r>
      <w:r w:rsidRPr="002C4850">
        <w:rPr>
          <w:sz w:val="28"/>
          <w:szCs w:val="28"/>
          <w:lang w:val="uk-UA"/>
        </w:rPr>
        <w:t xml:space="preserve"> років.</w:t>
      </w:r>
    </w:p>
    <w:p w:rsidR="00D82770" w:rsidRPr="002C4850" w:rsidRDefault="00D82770" w:rsidP="002C4850">
      <w:pPr>
        <w:spacing w:after="240"/>
        <w:jc w:val="both"/>
        <w:rPr>
          <w:sz w:val="28"/>
          <w:szCs w:val="28"/>
          <w:lang w:val="uk-UA"/>
        </w:rPr>
      </w:pPr>
      <w:r w:rsidRPr="002C4850">
        <w:rPr>
          <w:sz w:val="28"/>
          <w:szCs w:val="28"/>
          <w:lang w:val="uk-UA"/>
        </w:rPr>
        <w:t xml:space="preserve">2. Відділу бухгалтерського обліку, звітності та фінансово-господарського забезпечення Арцизької міської ради зробити вiдповiднi розрахунки. </w:t>
      </w:r>
    </w:p>
    <w:p w:rsidR="00D82770" w:rsidRPr="002C4850" w:rsidRDefault="00D82770" w:rsidP="002C4850">
      <w:pPr>
        <w:spacing w:after="240"/>
        <w:jc w:val="both"/>
        <w:rPr>
          <w:sz w:val="28"/>
          <w:szCs w:val="28"/>
          <w:lang w:val="uk-UA"/>
        </w:rPr>
      </w:pPr>
      <w:r w:rsidRPr="002C4850">
        <w:rPr>
          <w:sz w:val="28"/>
          <w:szCs w:val="28"/>
          <w:lang w:val="uk-UA"/>
        </w:rPr>
        <w:t>3.Контроль за виконання  даного розпорядження покласти на керуючого справами виконавчого комітету міської ради Олександра Малєва.</w:t>
      </w:r>
    </w:p>
    <w:p w:rsidR="00D82770" w:rsidRPr="002C4850" w:rsidRDefault="00D82770" w:rsidP="002C4850">
      <w:pPr>
        <w:spacing w:after="240"/>
        <w:jc w:val="both"/>
        <w:rPr>
          <w:sz w:val="28"/>
          <w:szCs w:val="28"/>
          <w:lang w:val="uk-UA"/>
        </w:rPr>
      </w:pPr>
      <w:r w:rsidRPr="002C4850">
        <w:rPr>
          <w:sz w:val="28"/>
          <w:szCs w:val="28"/>
          <w:lang w:val="uk-UA"/>
        </w:rPr>
        <w:t xml:space="preserve">Підстава: подання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  <w:lang w:val="uk-UA"/>
        </w:rPr>
        <w:t>30</w:t>
      </w:r>
      <w:r w:rsidRPr="002C4850">
        <w:rPr>
          <w:sz w:val="28"/>
          <w:szCs w:val="28"/>
          <w:lang w:val="uk-UA"/>
        </w:rPr>
        <w:t xml:space="preserve"> грудня 2021 року.</w:t>
      </w:r>
    </w:p>
    <w:p w:rsidR="00D82770" w:rsidRPr="002C4850" w:rsidRDefault="00D82770" w:rsidP="002C4850">
      <w:pPr>
        <w:spacing w:after="240"/>
        <w:rPr>
          <w:lang w:val="uk-UA"/>
        </w:rPr>
      </w:pPr>
    </w:p>
    <w:p w:rsidR="00D82770" w:rsidRPr="00E05F39" w:rsidRDefault="00D82770" w:rsidP="002C4850">
      <w:pPr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Арцизький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ПАРПУЛАНСЬКИЙ</w:t>
      </w:r>
    </w:p>
    <w:p w:rsidR="00D82770" w:rsidRPr="00BB30F2" w:rsidRDefault="00D82770" w:rsidP="002C4850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 xml:space="preserve">                    Наталія ТЕРЕЩЕНКО</w:t>
      </w:r>
    </w:p>
    <w:p w:rsidR="00D82770" w:rsidRDefault="00D82770" w:rsidP="002C485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2770" w:rsidRDefault="00D82770" w:rsidP="002C485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2770" w:rsidRDefault="00D82770" w:rsidP="002C485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2770" w:rsidRDefault="00D82770" w:rsidP="002C485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82770" w:rsidRPr="00CF77D5" w:rsidRDefault="00D82770" w:rsidP="002C4850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проекту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D82770" w:rsidRPr="00CF77D5" w:rsidRDefault="00D82770" w:rsidP="002C4850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 ___ грудня 2021  року  №_______-к</w:t>
      </w:r>
    </w:p>
    <w:p w:rsidR="00D82770" w:rsidRDefault="00D82770" w:rsidP="002C485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82770" w:rsidRPr="00760553" w:rsidRDefault="00D82770" w:rsidP="002C485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lang w:val="uk-UA"/>
        </w:rPr>
        <w:t>«</w:t>
      </w:r>
      <w:r w:rsidRPr="00132437">
        <w:rPr>
          <w:b/>
          <w:sz w:val="28"/>
          <w:lang w:val="uk-UA"/>
        </w:rPr>
        <w:t>Про встано</w:t>
      </w:r>
      <w:r>
        <w:rPr>
          <w:b/>
          <w:sz w:val="28"/>
          <w:lang w:val="uk-UA"/>
        </w:rPr>
        <w:t xml:space="preserve">влення надбавки за вислугу років </w:t>
      </w:r>
      <w:r>
        <w:rPr>
          <w:b/>
          <w:sz w:val="28"/>
          <w:szCs w:val="28"/>
          <w:lang w:val="uk-UA"/>
        </w:rPr>
        <w:t>Наталії Терещенко»</w:t>
      </w:r>
    </w:p>
    <w:p w:rsidR="00D82770" w:rsidRPr="00CF77D5" w:rsidRDefault="00D82770" w:rsidP="002C485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82770" w:rsidRDefault="00D82770" w:rsidP="002C485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82770" w:rsidRPr="00CF77D5" w:rsidRDefault="00D82770" w:rsidP="002C485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82770" w:rsidRPr="00CF77D5" w:rsidRDefault="00D82770" w:rsidP="002C485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82770" w:rsidRDefault="00D82770" w:rsidP="002C4850">
      <w:pPr>
        <w:rPr>
          <w:sz w:val="28"/>
          <w:szCs w:val="28"/>
          <w:lang w:val="uk-UA"/>
        </w:rPr>
      </w:pPr>
    </w:p>
    <w:p w:rsidR="00D82770" w:rsidRPr="00E05F39" w:rsidRDefault="00D82770" w:rsidP="002C485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Арцизькогоміськогоголови</w:t>
      </w:r>
    </w:p>
    <w:p w:rsidR="00D82770" w:rsidRPr="00866DA0" w:rsidRDefault="00D82770" w:rsidP="002C4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>О</w:t>
      </w:r>
      <w:r>
        <w:rPr>
          <w:sz w:val="28"/>
          <w:szCs w:val="28"/>
          <w:lang w:val="uk-UA"/>
        </w:rPr>
        <w:t>ксана</w:t>
      </w:r>
      <w:r>
        <w:rPr>
          <w:sz w:val="28"/>
          <w:szCs w:val="28"/>
        </w:rPr>
        <w:t>СТОЯНОВА</w:t>
      </w:r>
    </w:p>
    <w:p w:rsidR="00D82770" w:rsidRPr="00E05F39" w:rsidRDefault="00D82770" w:rsidP="002C4850">
      <w:pPr>
        <w:rPr>
          <w:b/>
          <w:sz w:val="28"/>
          <w:szCs w:val="28"/>
        </w:rPr>
      </w:pPr>
    </w:p>
    <w:p w:rsidR="00D82770" w:rsidRDefault="00D82770" w:rsidP="002C4850">
      <w:pPr>
        <w:rPr>
          <w:sz w:val="28"/>
          <w:szCs w:val="28"/>
        </w:rPr>
      </w:pPr>
    </w:p>
    <w:p w:rsidR="00D82770" w:rsidRPr="00E05F39" w:rsidRDefault="00D82770" w:rsidP="002C4850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юридичноговідділуміськоїради</w:t>
      </w:r>
    </w:p>
    <w:p w:rsidR="00D82770" w:rsidRPr="00E05F39" w:rsidRDefault="00D82770" w:rsidP="002C485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>настасія</w:t>
      </w:r>
      <w:r>
        <w:rPr>
          <w:sz w:val="28"/>
          <w:szCs w:val="28"/>
        </w:rPr>
        <w:t>СТАНКОВА</w:t>
      </w:r>
    </w:p>
    <w:p w:rsidR="00D82770" w:rsidRPr="00E05F39" w:rsidRDefault="00D82770" w:rsidP="002C4850">
      <w:pPr>
        <w:rPr>
          <w:sz w:val="28"/>
          <w:szCs w:val="28"/>
        </w:rPr>
      </w:pPr>
    </w:p>
    <w:p w:rsidR="00D82770" w:rsidRDefault="00D82770" w:rsidP="002C4850">
      <w:pPr>
        <w:rPr>
          <w:sz w:val="28"/>
          <w:szCs w:val="28"/>
        </w:rPr>
      </w:pPr>
    </w:p>
    <w:p w:rsidR="00D82770" w:rsidRPr="009B19A7" w:rsidRDefault="00D82770" w:rsidP="002C4850">
      <w:pPr>
        <w:rPr>
          <w:sz w:val="28"/>
          <w:szCs w:val="28"/>
          <w:lang w:val="uk-UA"/>
        </w:rPr>
      </w:pPr>
      <w:r w:rsidRPr="00E05F39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бухгалтерськогообліку, звітності та фінансово-господарськогозабезпечення</w:t>
      </w:r>
      <w:r>
        <w:rPr>
          <w:sz w:val="28"/>
          <w:szCs w:val="28"/>
          <w:lang w:val="uk-UA"/>
        </w:rPr>
        <w:t>, головний бухгалтер</w:t>
      </w:r>
    </w:p>
    <w:p w:rsidR="00D82770" w:rsidRPr="00B23C63" w:rsidRDefault="00D82770" w:rsidP="002C4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B23C63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__________ _____________</w:t>
      </w:r>
      <w:r w:rsidRPr="00B23C63">
        <w:rPr>
          <w:sz w:val="28"/>
          <w:szCs w:val="28"/>
          <w:lang w:val="uk-UA"/>
        </w:rPr>
        <w:t xml:space="preserve">  Л</w:t>
      </w:r>
      <w:r>
        <w:rPr>
          <w:sz w:val="28"/>
          <w:szCs w:val="28"/>
          <w:lang w:val="uk-UA"/>
        </w:rPr>
        <w:t>ариса</w:t>
      </w:r>
      <w:r w:rsidRPr="00B23C63">
        <w:rPr>
          <w:sz w:val="28"/>
          <w:szCs w:val="28"/>
          <w:lang w:val="uk-UA"/>
        </w:rPr>
        <w:t>ЛАБУНЕЦЬ</w:t>
      </w:r>
    </w:p>
    <w:p w:rsidR="00D82770" w:rsidRPr="00B23C63" w:rsidRDefault="00D82770" w:rsidP="002C4850">
      <w:pPr>
        <w:rPr>
          <w:lang w:val="uk-UA"/>
        </w:rPr>
      </w:pPr>
    </w:p>
    <w:p w:rsidR="00D82770" w:rsidRPr="00B23C63" w:rsidRDefault="00D82770" w:rsidP="002C4850">
      <w:pPr>
        <w:rPr>
          <w:lang w:val="uk-UA"/>
        </w:rPr>
      </w:pPr>
    </w:p>
    <w:p w:rsidR="00D82770" w:rsidRPr="00B23C63" w:rsidRDefault="00D82770" w:rsidP="002C4850">
      <w:pPr>
        <w:rPr>
          <w:sz w:val="28"/>
          <w:szCs w:val="28"/>
          <w:lang w:val="uk-UA"/>
        </w:rPr>
      </w:pPr>
      <w:r w:rsidRPr="00B23C63">
        <w:rPr>
          <w:sz w:val="28"/>
          <w:szCs w:val="28"/>
          <w:lang w:val="uk-UA"/>
        </w:rPr>
        <w:t>Начальник відділуорганізаційної та кадровоїроботи</w:t>
      </w:r>
    </w:p>
    <w:p w:rsidR="00D82770" w:rsidRPr="00B23C63" w:rsidRDefault="00D82770" w:rsidP="002C4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B23C63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__________ _____________</w:t>
      </w:r>
      <w:r w:rsidRPr="00B23C63">
        <w:rPr>
          <w:sz w:val="28"/>
          <w:szCs w:val="28"/>
          <w:lang w:val="uk-UA"/>
        </w:rPr>
        <w:t xml:space="preserve">   І</w:t>
      </w:r>
      <w:r>
        <w:rPr>
          <w:sz w:val="28"/>
          <w:szCs w:val="28"/>
          <w:lang w:val="uk-UA"/>
        </w:rPr>
        <w:t>неса</w:t>
      </w:r>
      <w:r w:rsidRPr="00B23C63">
        <w:rPr>
          <w:sz w:val="28"/>
          <w:szCs w:val="28"/>
          <w:lang w:val="uk-UA"/>
        </w:rPr>
        <w:t>СТОЙКОВА</w:t>
      </w:r>
    </w:p>
    <w:p w:rsidR="00D82770" w:rsidRPr="00B23C63" w:rsidRDefault="00D82770" w:rsidP="002C4850">
      <w:pPr>
        <w:rPr>
          <w:lang w:val="uk-UA"/>
        </w:rPr>
      </w:pPr>
    </w:p>
    <w:p w:rsidR="00D82770" w:rsidRDefault="00D82770" w:rsidP="002C4850">
      <w:pPr>
        <w:rPr>
          <w:lang w:val="uk-UA"/>
        </w:rPr>
      </w:pPr>
    </w:p>
    <w:p w:rsidR="00D82770" w:rsidRDefault="00D82770" w:rsidP="002C4850">
      <w:pPr>
        <w:rPr>
          <w:lang w:val="uk-UA"/>
        </w:rPr>
      </w:pPr>
    </w:p>
    <w:p w:rsidR="00D82770" w:rsidRDefault="00D82770" w:rsidP="002C4850">
      <w:pPr>
        <w:rPr>
          <w:lang w:val="uk-UA"/>
        </w:rPr>
      </w:pPr>
    </w:p>
    <w:p w:rsidR="00D82770" w:rsidRDefault="00D82770" w:rsidP="002C4850">
      <w:pPr>
        <w:rPr>
          <w:lang w:val="uk-UA"/>
        </w:rPr>
      </w:pPr>
    </w:p>
    <w:p w:rsidR="00D82770" w:rsidRDefault="00D82770" w:rsidP="002C4850">
      <w:pPr>
        <w:rPr>
          <w:lang w:val="uk-UA"/>
        </w:rPr>
      </w:pPr>
    </w:p>
    <w:p w:rsidR="00D82770" w:rsidRDefault="00D82770" w:rsidP="002C4850">
      <w:pPr>
        <w:rPr>
          <w:lang w:val="uk-UA"/>
        </w:rPr>
      </w:pPr>
    </w:p>
    <w:p w:rsidR="00D82770" w:rsidRDefault="00D82770" w:rsidP="002C4850">
      <w:pPr>
        <w:rPr>
          <w:lang w:val="uk-UA"/>
        </w:rPr>
      </w:pPr>
    </w:p>
    <w:p w:rsidR="00D82770" w:rsidRDefault="00D82770" w:rsidP="002C4850">
      <w:pPr>
        <w:rPr>
          <w:lang w:val="uk-UA"/>
        </w:rPr>
      </w:pPr>
    </w:p>
    <w:p w:rsidR="00D82770" w:rsidRPr="00B23C63" w:rsidRDefault="00D82770" w:rsidP="002C4850">
      <w:pPr>
        <w:rPr>
          <w:lang w:val="uk-UA"/>
        </w:rPr>
      </w:pPr>
    </w:p>
    <w:p w:rsidR="00D82770" w:rsidRDefault="00D82770" w:rsidP="002C4850">
      <w:pPr>
        <w:rPr>
          <w:sz w:val="24"/>
          <w:szCs w:val="24"/>
          <w:lang w:val="uk-UA"/>
        </w:rPr>
      </w:pPr>
      <w:r w:rsidRPr="006D7188">
        <w:rPr>
          <w:sz w:val="24"/>
          <w:szCs w:val="24"/>
        </w:rPr>
        <w:t>Виконавець</w:t>
      </w:r>
    </w:p>
    <w:p w:rsidR="00D82770" w:rsidRDefault="00D82770" w:rsidP="002C485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D7188">
        <w:rPr>
          <w:sz w:val="24"/>
          <w:szCs w:val="24"/>
        </w:rPr>
        <w:t>оловнийспеціаліст по роботі з персоналом</w:t>
      </w:r>
    </w:p>
    <w:p w:rsidR="00D82770" w:rsidRPr="00FF498B" w:rsidRDefault="00D82770" w:rsidP="002C4850">
      <w:pPr>
        <w:rPr>
          <w:sz w:val="24"/>
          <w:szCs w:val="24"/>
          <w:lang w:val="uk-UA"/>
        </w:rPr>
      </w:pPr>
      <w:r w:rsidRPr="00F014FB">
        <w:rPr>
          <w:sz w:val="24"/>
          <w:szCs w:val="24"/>
          <w:lang w:val="uk-UA"/>
        </w:rPr>
        <w:t xml:space="preserve">відділу організаційної та кадрової роботи </w:t>
      </w:r>
      <w:r>
        <w:rPr>
          <w:sz w:val="24"/>
          <w:szCs w:val="24"/>
          <w:lang w:val="uk-UA"/>
        </w:rPr>
        <w:t xml:space="preserve">міської ради </w:t>
      </w:r>
    </w:p>
    <w:p w:rsidR="00D82770" w:rsidRPr="00F014FB" w:rsidRDefault="00D82770" w:rsidP="002C4850">
      <w:pPr>
        <w:rPr>
          <w:lang w:val="uk-UA"/>
        </w:rPr>
      </w:pPr>
    </w:p>
    <w:p w:rsidR="00D82770" w:rsidRPr="00F014FB" w:rsidRDefault="00D82770" w:rsidP="002C4850">
      <w:pPr>
        <w:rPr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_____________Наталія КОЛЕСНІКОВА</w:t>
      </w:r>
    </w:p>
    <w:p w:rsidR="00D82770" w:rsidRPr="000D7038" w:rsidRDefault="00D82770" w:rsidP="002C4850"/>
    <w:p w:rsidR="00D82770" w:rsidRPr="000F1E54" w:rsidRDefault="00D82770" w:rsidP="002C4850">
      <w:pPr>
        <w:rPr>
          <w:lang w:val="uk-UA"/>
        </w:rPr>
      </w:pPr>
    </w:p>
    <w:p w:rsidR="00D82770" w:rsidRPr="00515A84" w:rsidRDefault="00D82770" w:rsidP="002C4850">
      <w:pPr>
        <w:rPr>
          <w:lang w:val="uk-UA"/>
        </w:rPr>
      </w:pPr>
    </w:p>
    <w:p w:rsidR="00D82770" w:rsidRPr="00653426" w:rsidRDefault="00D82770" w:rsidP="002C4850">
      <w:pPr>
        <w:rPr>
          <w:lang w:val="uk-UA"/>
        </w:rPr>
      </w:pPr>
    </w:p>
    <w:p w:rsidR="00D82770" w:rsidRPr="007B7335" w:rsidRDefault="00D82770" w:rsidP="002C4850">
      <w:pPr>
        <w:rPr>
          <w:lang w:val="uk-UA"/>
        </w:rPr>
      </w:pPr>
    </w:p>
    <w:p w:rsidR="00D82770" w:rsidRDefault="00D82770"/>
    <w:sectPr w:rsidR="00D82770" w:rsidSect="008A6233">
      <w:pgSz w:w="11906" w:h="16838"/>
      <w:pgMar w:top="567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850"/>
    <w:rsid w:val="000645F3"/>
    <w:rsid w:val="000D7038"/>
    <w:rsid w:val="000F1E54"/>
    <w:rsid w:val="00132437"/>
    <w:rsid w:val="001644A9"/>
    <w:rsid w:val="002B77CB"/>
    <w:rsid w:val="002C4850"/>
    <w:rsid w:val="002D5538"/>
    <w:rsid w:val="003010A8"/>
    <w:rsid w:val="00515A84"/>
    <w:rsid w:val="005268EB"/>
    <w:rsid w:val="00541AF3"/>
    <w:rsid w:val="00653426"/>
    <w:rsid w:val="00690794"/>
    <w:rsid w:val="006D7188"/>
    <w:rsid w:val="00747D56"/>
    <w:rsid w:val="00760553"/>
    <w:rsid w:val="007735AB"/>
    <w:rsid w:val="007948A3"/>
    <w:rsid w:val="007B7335"/>
    <w:rsid w:val="007D02A5"/>
    <w:rsid w:val="00866DA0"/>
    <w:rsid w:val="008A6233"/>
    <w:rsid w:val="0092336A"/>
    <w:rsid w:val="00990900"/>
    <w:rsid w:val="009B19A7"/>
    <w:rsid w:val="00A57CFB"/>
    <w:rsid w:val="00B23949"/>
    <w:rsid w:val="00B23C63"/>
    <w:rsid w:val="00BB30F2"/>
    <w:rsid w:val="00C230F4"/>
    <w:rsid w:val="00CF77D5"/>
    <w:rsid w:val="00D53CF4"/>
    <w:rsid w:val="00D82770"/>
    <w:rsid w:val="00DB43FD"/>
    <w:rsid w:val="00DE1E4F"/>
    <w:rsid w:val="00DF7FD4"/>
    <w:rsid w:val="00E05F39"/>
    <w:rsid w:val="00F014FB"/>
    <w:rsid w:val="00FA4B8E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850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4850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4850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2C485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C48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485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2</Pages>
  <Words>457</Words>
  <Characters>2610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2021-12-28T07:26:00Z</cp:lastPrinted>
  <dcterms:created xsi:type="dcterms:W3CDTF">2021-12-14T06:46:00Z</dcterms:created>
  <dcterms:modified xsi:type="dcterms:W3CDTF">2022-01-12T10:09:00Z</dcterms:modified>
</cp:coreProperties>
</file>